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99B39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WRANGYLL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01A4BCD7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Boston.</w:t>
      </w:r>
    </w:p>
    <w:p w14:paraId="27ED437F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</w:p>
    <w:p w14:paraId="54432C3D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</w:p>
    <w:p w14:paraId="300501FB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B29C5DC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1C98744C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Holand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except </w:t>
      </w:r>
    </w:p>
    <w:p w14:paraId="1FB24640" w14:textId="77777777" w:rsidR="001D69B0" w:rsidRDefault="001D69B0" w:rsidP="001D69B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Lincoln,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153DD966" w14:textId="77777777" w:rsidR="001D69B0" w:rsidRDefault="001D69B0" w:rsidP="001D69B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00C9D0DC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</w:p>
    <w:p w14:paraId="595E413E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</w:p>
    <w:p w14:paraId="0FF9BFA5" w14:textId="77777777" w:rsidR="001D69B0" w:rsidRDefault="001D69B0" w:rsidP="001D69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280DEEB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F4ADB" w14:textId="77777777" w:rsidR="001D69B0" w:rsidRDefault="001D69B0" w:rsidP="009139A6">
      <w:r>
        <w:separator/>
      </w:r>
    </w:p>
  </w:endnote>
  <w:endnote w:type="continuationSeparator" w:id="0">
    <w:p w14:paraId="2E62643A" w14:textId="77777777" w:rsidR="001D69B0" w:rsidRDefault="001D69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F2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69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5A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AB087" w14:textId="77777777" w:rsidR="001D69B0" w:rsidRDefault="001D69B0" w:rsidP="009139A6">
      <w:r>
        <w:separator/>
      </w:r>
    </w:p>
  </w:footnote>
  <w:footnote w:type="continuationSeparator" w:id="0">
    <w:p w14:paraId="3EB79E07" w14:textId="77777777" w:rsidR="001D69B0" w:rsidRDefault="001D69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32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8C2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976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9B0"/>
    <w:rsid w:val="000666E0"/>
    <w:rsid w:val="001D69B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56240"/>
  <w15:chartTrackingRefBased/>
  <w15:docId w15:val="{0F9E15B7-6FA2-45E4-B6D1-6C3FF883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9B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2022-01-28T10:40:00Z</dcterms:created>
  <dcterms:modified xsi:type="dcterms:W3CDTF">2022-01-28T10:41:00Z</dcterms:modified>
</cp:coreProperties>
</file>